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32" w:rsidRPr="00726520" w:rsidRDefault="00D00132" w:rsidP="00A84F23">
      <w:pPr>
        <w:pStyle w:val="Heading4"/>
        <w:jc w:val="center"/>
      </w:pPr>
      <w:r w:rsidRPr="0072652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644146227" r:id="rId8"/>
        </w:object>
      </w:r>
    </w:p>
    <w:p w:rsidR="00D00132" w:rsidRPr="00726520" w:rsidRDefault="00D00132" w:rsidP="00A84F23">
      <w:pPr>
        <w:pStyle w:val="Heading2"/>
      </w:pPr>
      <w:r w:rsidRPr="00726520">
        <w:t>УКРАЇНА</w:t>
      </w:r>
    </w:p>
    <w:p w:rsidR="00D00132" w:rsidRPr="00726520" w:rsidRDefault="00D00132" w:rsidP="00A84F23">
      <w:pPr>
        <w:pStyle w:val="Heading3"/>
        <w:rPr>
          <w:b/>
        </w:rPr>
      </w:pPr>
      <w:r w:rsidRPr="00726520">
        <w:rPr>
          <w:b/>
        </w:rPr>
        <w:t>Пологівська районна рада</w:t>
      </w:r>
    </w:p>
    <w:p w:rsidR="00D00132" w:rsidRPr="00726520" w:rsidRDefault="00D00132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Запорізької області</w:t>
      </w:r>
    </w:p>
    <w:p w:rsidR="00D00132" w:rsidRPr="00726520" w:rsidRDefault="00D00132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сьомого скликання</w:t>
      </w:r>
    </w:p>
    <w:p w:rsidR="00D00132" w:rsidRPr="00726520" w:rsidRDefault="00D00132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сорок сьома сесія</w:t>
      </w:r>
    </w:p>
    <w:p w:rsidR="00D00132" w:rsidRPr="00726520" w:rsidRDefault="00D00132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 xml:space="preserve"> </w:t>
      </w:r>
    </w:p>
    <w:p w:rsidR="00D00132" w:rsidRDefault="00D00132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Р і ш е н н я</w:t>
      </w:r>
    </w:p>
    <w:p w:rsidR="00D00132" w:rsidRPr="00726520" w:rsidRDefault="00D00132" w:rsidP="00A84F23">
      <w:pPr>
        <w:jc w:val="center"/>
        <w:rPr>
          <w:b/>
          <w:i/>
          <w:sz w:val="28"/>
        </w:rPr>
      </w:pPr>
    </w:p>
    <w:p w:rsidR="00D00132" w:rsidRPr="00726520" w:rsidRDefault="00D00132" w:rsidP="00726520">
      <w:pPr>
        <w:rPr>
          <w:sz w:val="28"/>
          <w:szCs w:val="28"/>
          <w:u w:val="single"/>
        </w:rPr>
      </w:pPr>
      <w:r w:rsidRPr="00726520">
        <w:rPr>
          <w:sz w:val="28"/>
          <w:szCs w:val="28"/>
        </w:rPr>
        <w:t>21 лютого 2020 року                                                                                                   №</w:t>
      </w:r>
      <w:r w:rsidRPr="00726520">
        <w:rPr>
          <w:sz w:val="28"/>
          <w:szCs w:val="28"/>
          <w:u w:val="single"/>
        </w:rPr>
        <w:t xml:space="preserve">   12 </w:t>
      </w:r>
    </w:p>
    <w:p w:rsidR="00D00132" w:rsidRPr="00726520" w:rsidRDefault="00D00132" w:rsidP="00A84F23">
      <w:pPr>
        <w:jc w:val="both"/>
        <w:rPr>
          <w:b/>
          <w:i/>
          <w:sz w:val="28"/>
        </w:rPr>
      </w:pPr>
    </w:p>
    <w:p w:rsidR="00D00132" w:rsidRPr="00726520" w:rsidRDefault="00D00132" w:rsidP="00A84F23">
      <w:pPr>
        <w:spacing w:line="240" w:lineRule="exact"/>
        <w:jc w:val="both"/>
        <w:rPr>
          <w:sz w:val="28"/>
        </w:rPr>
      </w:pPr>
    </w:p>
    <w:p w:rsidR="00D00132" w:rsidRPr="00726520" w:rsidRDefault="00D00132" w:rsidP="00FA2F1B">
      <w:pPr>
        <w:spacing w:line="240" w:lineRule="exact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Про внесення змін та доповнень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</w:t>
      </w:r>
    </w:p>
    <w:p w:rsidR="00D00132" w:rsidRPr="00726520" w:rsidRDefault="00D00132" w:rsidP="00FA2F1B">
      <w:pPr>
        <w:spacing w:line="240" w:lineRule="exact"/>
        <w:jc w:val="both"/>
        <w:rPr>
          <w:sz w:val="28"/>
          <w:szCs w:val="28"/>
        </w:rPr>
      </w:pPr>
    </w:p>
    <w:p w:rsidR="00D00132" w:rsidRPr="00726520" w:rsidRDefault="00D00132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 Україні», «Про соціальні послуги», Бюджетного кодексу України,  Пологівська районна рада  в и р і ш и  л а :</w:t>
      </w:r>
    </w:p>
    <w:p w:rsidR="00D00132" w:rsidRPr="00726520" w:rsidRDefault="00D00132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          </w:t>
      </w:r>
    </w:p>
    <w:p w:rsidR="00D00132" w:rsidRPr="00726520" w:rsidRDefault="00D00132" w:rsidP="0056463E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1. Внести зміни та доповнення до 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№7, а саме:</w:t>
      </w:r>
    </w:p>
    <w:p w:rsidR="00D00132" w:rsidRPr="00726520" w:rsidRDefault="00D00132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1.1. Пункт 8 Характеристики районної Програми викласти в такій редакції:</w:t>
      </w:r>
    </w:p>
    <w:p w:rsidR="00D00132" w:rsidRPr="00726520" w:rsidRDefault="00D00132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  <w:u w:val="single"/>
        </w:rPr>
        <w:t>«Загальні обсяги фінансування</w:t>
      </w:r>
      <w:r w:rsidRPr="00726520">
        <w:rPr>
          <w:sz w:val="28"/>
          <w:szCs w:val="28"/>
        </w:rPr>
        <w:t xml:space="preserve">: на виконання районної </w:t>
      </w:r>
      <w:r w:rsidRPr="00726520">
        <w:rPr>
          <w:sz w:val="28"/>
        </w:rPr>
        <w:t xml:space="preserve">Програми соціальної підтримки  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726520">
        <w:rPr>
          <w:sz w:val="28"/>
          <w:szCs w:val="28"/>
        </w:rPr>
        <w:t>потрібні кошти:</w:t>
      </w:r>
    </w:p>
    <w:p w:rsidR="00D00132" w:rsidRPr="00726520" w:rsidRDefault="00D00132" w:rsidP="00BC173F">
      <w:pPr>
        <w:ind w:left="708"/>
        <w:jc w:val="both"/>
        <w:rPr>
          <w:sz w:val="28"/>
        </w:rPr>
      </w:pPr>
      <w:r w:rsidRPr="00726520">
        <w:rPr>
          <w:sz w:val="28"/>
        </w:rPr>
        <w:t>-з районного бюджету 19437,3 тис. грн., а саме: 2018 рік – 6520,1 тис. грн., 2019 рік – 7524,1  тис. грн., 2020 рік – 5393,1 тис. грн.;</w:t>
      </w:r>
    </w:p>
    <w:p w:rsidR="00D00132" w:rsidRPr="00726520" w:rsidRDefault="00D00132" w:rsidP="00BC173F">
      <w:pPr>
        <w:ind w:left="708"/>
        <w:jc w:val="both"/>
        <w:rPr>
          <w:sz w:val="28"/>
        </w:rPr>
      </w:pPr>
      <w:r w:rsidRPr="00726520">
        <w:rPr>
          <w:sz w:val="28"/>
        </w:rPr>
        <w:t>- субвенція Воскресенської  сільської ради Пологівського району Запорізької області до районного бюджету 2630,5 тис. грн., а саме: 2018 рік – 795,0 тис. грн., 2019 рік – 830,5 тис. грн., 2020 рік –1005,0 тис. грн.</w:t>
      </w:r>
    </w:p>
    <w:p w:rsidR="00D00132" w:rsidRPr="00726520" w:rsidRDefault="00D00132" w:rsidP="00BC173F">
      <w:pPr>
        <w:ind w:left="708"/>
        <w:jc w:val="both"/>
        <w:rPr>
          <w:sz w:val="28"/>
        </w:rPr>
      </w:pPr>
      <w:r w:rsidRPr="00726520">
        <w:rPr>
          <w:sz w:val="28"/>
        </w:rPr>
        <w:t>- субвенція Пологівської міської ради Запорізької області 1446,4 тис. грн., а саме: 2018 рік - 0,0 тис. грн., 2019 рік – 0,0 тис. грн., 2020 рік – 1446,4 тис. грн.</w:t>
      </w:r>
    </w:p>
    <w:p w:rsidR="00D00132" w:rsidRPr="00726520" w:rsidRDefault="00D00132" w:rsidP="00BC173F">
      <w:pPr>
        <w:ind w:left="708"/>
        <w:jc w:val="both"/>
        <w:rPr>
          <w:sz w:val="28"/>
        </w:rPr>
      </w:pPr>
      <w:r w:rsidRPr="00726520">
        <w:rPr>
          <w:sz w:val="28"/>
        </w:rPr>
        <w:t>- інші субвенції місцевих рад до районного бюджету 51,6  тис. грн, а саме: 2018 рік -0,0 тис. грн., 2019 рік – 0,0 тис. грн., 2020 рік – 51,6 тис. грн.»</w:t>
      </w:r>
    </w:p>
    <w:p w:rsidR="00D00132" w:rsidRPr="00726520" w:rsidRDefault="00D00132" w:rsidP="00BC173F">
      <w:pPr>
        <w:ind w:firstLine="708"/>
        <w:rPr>
          <w:sz w:val="28"/>
        </w:rPr>
      </w:pPr>
    </w:p>
    <w:p w:rsidR="00D00132" w:rsidRPr="00726520" w:rsidRDefault="00D00132" w:rsidP="00BC173F">
      <w:pPr>
        <w:ind w:firstLine="708"/>
        <w:rPr>
          <w:sz w:val="28"/>
          <w:szCs w:val="28"/>
        </w:rPr>
      </w:pPr>
      <w:r w:rsidRPr="00726520">
        <w:rPr>
          <w:sz w:val="28"/>
          <w:szCs w:val="28"/>
        </w:rPr>
        <w:t xml:space="preserve">1.2. Розділ V «Фінансове забезпечення Програми» викласти в такій редакції: </w:t>
      </w:r>
    </w:p>
    <w:p w:rsidR="00D00132" w:rsidRPr="00726520" w:rsidRDefault="00D00132" w:rsidP="00BC173F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 xml:space="preserve">«На виконання районної </w:t>
      </w:r>
      <w:r w:rsidRPr="00726520">
        <w:rPr>
          <w:sz w:val="28"/>
        </w:rPr>
        <w:t xml:space="preserve">Програми соціальної підтримки   ветеранів війни,  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726520">
        <w:rPr>
          <w:sz w:val="28"/>
          <w:szCs w:val="28"/>
        </w:rPr>
        <w:t>потрібні кошти:</w:t>
      </w:r>
    </w:p>
    <w:p w:rsidR="00D00132" w:rsidRPr="00726520" w:rsidRDefault="00D00132" w:rsidP="00BC173F">
      <w:pPr>
        <w:ind w:firstLine="708"/>
        <w:jc w:val="both"/>
        <w:rPr>
          <w:sz w:val="28"/>
        </w:rPr>
      </w:pPr>
      <w:r w:rsidRPr="00726520">
        <w:rPr>
          <w:sz w:val="28"/>
        </w:rPr>
        <w:t>-з районного бюджету 19437,3 тис. грн., а саме: 2018 рік – 6520,1 тис. грн., 2019 рік – 7524,1 тис. грн., 2020 рік – 5393,1 тис. грн.;</w:t>
      </w:r>
    </w:p>
    <w:p w:rsidR="00D00132" w:rsidRPr="00726520" w:rsidRDefault="00D00132" w:rsidP="00BC173F">
      <w:pPr>
        <w:ind w:firstLine="708"/>
        <w:jc w:val="both"/>
        <w:rPr>
          <w:sz w:val="28"/>
        </w:rPr>
      </w:pPr>
      <w:r w:rsidRPr="00726520">
        <w:rPr>
          <w:sz w:val="28"/>
        </w:rPr>
        <w:t>- субвенція Воскресенської  сільської ради Пологівського району Запорізької області до районного бюджету 2630,5  тис. грн., а саме: 2018 рік –795,0 тис. грн., 2019 рік – 830,5 тис. грн., 2020 рік – 1005,0 тис. грн.;</w:t>
      </w:r>
    </w:p>
    <w:p w:rsidR="00D00132" w:rsidRPr="00726520" w:rsidRDefault="00D00132" w:rsidP="00691007">
      <w:pPr>
        <w:ind w:left="708"/>
        <w:jc w:val="both"/>
        <w:rPr>
          <w:sz w:val="28"/>
        </w:rPr>
      </w:pPr>
      <w:r w:rsidRPr="00726520">
        <w:rPr>
          <w:sz w:val="28"/>
        </w:rPr>
        <w:t>- субвенція Пологівської міської ради Запорізької області 1446,4 тис. грн., а саме: 2018 рік - 0,0 тис. грн., 2019 рік – 0,0 тис. грн., 2020 рік – 1446,4 тис. грн.;</w:t>
      </w:r>
    </w:p>
    <w:p w:rsidR="00D00132" w:rsidRPr="00726520" w:rsidRDefault="00D00132" w:rsidP="00BC173F">
      <w:pPr>
        <w:ind w:firstLine="708"/>
        <w:jc w:val="both"/>
        <w:rPr>
          <w:sz w:val="28"/>
        </w:rPr>
      </w:pPr>
      <w:r w:rsidRPr="00726520">
        <w:rPr>
          <w:sz w:val="28"/>
        </w:rPr>
        <w:t>- інші субвенції місцевих рад до районного бюджету 51,6 тис. грн, а саме: 2018 рік - 0,0 тис. грн., 2019 рік – 0,0 тис. грн., 2020 рік – 51,6 тис. грн.</w:t>
      </w:r>
    </w:p>
    <w:p w:rsidR="00D00132" w:rsidRPr="00726520" w:rsidRDefault="00D00132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D00132" w:rsidRPr="00726520" w:rsidRDefault="00D00132" w:rsidP="00BC173F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>Фінансування районної Програми може  уточнюватися  щорічно».</w:t>
      </w:r>
    </w:p>
    <w:p w:rsidR="00D00132" w:rsidRPr="00726520" w:rsidRDefault="00D00132" w:rsidP="00BC173F">
      <w:pPr>
        <w:jc w:val="both"/>
        <w:rPr>
          <w:sz w:val="28"/>
          <w:szCs w:val="28"/>
        </w:rPr>
      </w:pPr>
    </w:p>
    <w:p w:rsidR="00D00132" w:rsidRPr="00726520" w:rsidRDefault="00D00132" w:rsidP="00BC173F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>1.3. додаток до Програми викласти в новій редакції (додається).</w:t>
      </w:r>
    </w:p>
    <w:p w:rsidR="00D00132" w:rsidRPr="00726520" w:rsidRDefault="00D00132" w:rsidP="00BC173F">
      <w:pPr>
        <w:ind w:firstLine="708"/>
        <w:jc w:val="both"/>
        <w:rPr>
          <w:sz w:val="28"/>
          <w:szCs w:val="28"/>
        </w:rPr>
      </w:pPr>
    </w:p>
    <w:p w:rsidR="00D00132" w:rsidRPr="00726520" w:rsidRDefault="00D00132" w:rsidP="00FA2F1B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D00132" w:rsidRPr="00726520" w:rsidRDefault="00D00132" w:rsidP="00FA2F1B">
      <w:pPr>
        <w:tabs>
          <w:tab w:val="left" w:pos="3382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3382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3382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726520">
        <w:rPr>
          <w:sz w:val="28"/>
          <w:szCs w:val="28"/>
        </w:rPr>
        <w:t>Голова ради</w:t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  <w:t xml:space="preserve">                    О.П.Покутній</w:t>
      </w:r>
    </w:p>
    <w:p w:rsidR="00D00132" w:rsidRPr="00726520" w:rsidRDefault="00D00132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00132" w:rsidRPr="00726520" w:rsidRDefault="00D00132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395F16">
      <w:pPr>
        <w:jc w:val="both"/>
      </w:pPr>
    </w:p>
    <w:p w:rsidR="00D00132" w:rsidRPr="00726520" w:rsidRDefault="00D00132" w:rsidP="00EA78D7">
      <w:pPr>
        <w:jc w:val="center"/>
        <w:rPr>
          <w:b/>
          <w:sz w:val="32"/>
          <w:szCs w:val="32"/>
        </w:rPr>
      </w:pPr>
    </w:p>
    <w:p w:rsidR="00D00132" w:rsidRPr="00726520" w:rsidRDefault="00D00132" w:rsidP="00EA78D7">
      <w:pPr>
        <w:jc w:val="center"/>
        <w:rPr>
          <w:b/>
          <w:sz w:val="32"/>
          <w:szCs w:val="32"/>
        </w:rPr>
      </w:pPr>
    </w:p>
    <w:p w:rsidR="00D00132" w:rsidRPr="00726520" w:rsidRDefault="00D00132" w:rsidP="00EA78D7">
      <w:pPr>
        <w:jc w:val="center"/>
        <w:rPr>
          <w:b/>
          <w:sz w:val="32"/>
          <w:szCs w:val="32"/>
        </w:rPr>
      </w:pPr>
    </w:p>
    <w:p w:rsidR="00D00132" w:rsidRPr="00726520" w:rsidRDefault="00D00132" w:rsidP="00EA78D7">
      <w:pPr>
        <w:jc w:val="center"/>
        <w:rPr>
          <w:b/>
          <w:sz w:val="32"/>
          <w:szCs w:val="32"/>
        </w:rPr>
      </w:pPr>
      <w:r w:rsidRPr="00726520">
        <w:rPr>
          <w:b/>
          <w:sz w:val="32"/>
          <w:szCs w:val="32"/>
        </w:rPr>
        <w:t>Пояснювальна записка</w:t>
      </w:r>
    </w:p>
    <w:p w:rsidR="00D00132" w:rsidRPr="00726520" w:rsidRDefault="00D00132" w:rsidP="00EA78D7">
      <w:pPr>
        <w:jc w:val="center"/>
        <w:rPr>
          <w:sz w:val="32"/>
          <w:szCs w:val="32"/>
        </w:rPr>
      </w:pPr>
    </w:p>
    <w:p w:rsidR="00D00132" w:rsidRPr="00726520" w:rsidRDefault="00D00132" w:rsidP="00EA78D7">
      <w:pPr>
        <w:spacing w:line="240" w:lineRule="exact"/>
        <w:jc w:val="both"/>
        <w:rPr>
          <w:b/>
          <w:sz w:val="28"/>
          <w:szCs w:val="28"/>
        </w:rPr>
      </w:pPr>
      <w:r w:rsidRPr="00726520">
        <w:rPr>
          <w:b/>
          <w:sz w:val="28"/>
          <w:szCs w:val="28"/>
        </w:rPr>
        <w:t>до проекту  рішення районної ради «Про внесення змін та доповнень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</w:t>
      </w:r>
    </w:p>
    <w:p w:rsidR="00D00132" w:rsidRPr="00726520" w:rsidRDefault="00D00132" w:rsidP="00EA78D7">
      <w:pPr>
        <w:spacing w:line="240" w:lineRule="exact"/>
        <w:jc w:val="both"/>
        <w:rPr>
          <w:sz w:val="28"/>
          <w:szCs w:val="28"/>
        </w:rPr>
      </w:pPr>
    </w:p>
    <w:p w:rsidR="00D00132" w:rsidRPr="00726520" w:rsidRDefault="00D00132" w:rsidP="00BE4289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Проект  рішення районної ради про внесення змін та доповнень до 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 розроблений у зв’язку з наданням </w:t>
      </w:r>
      <w:r w:rsidRPr="00726520">
        <w:rPr>
          <w:rFonts w:ascii="Microsoft Himalaya" w:hAnsi="Microsoft Himalaya" w:cs="Microsoft Himalaya"/>
          <w:sz w:val="28"/>
          <w:szCs w:val="28"/>
        </w:rPr>
        <w:t xml:space="preserve"> </w:t>
      </w:r>
      <w:r w:rsidRPr="00726520">
        <w:rPr>
          <w:sz w:val="28"/>
          <w:szCs w:val="28"/>
        </w:rPr>
        <w:t>об’єднаними</w:t>
      </w:r>
      <w:r w:rsidRPr="00726520">
        <w:rPr>
          <w:rFonts w:ascii="Calibri" w:hAnsi="Calibri" w:cs="Calibri"/>
          <w:sz w:val="28"/>
          <w:szCs w:val="28"/>
        </w:rPr>
        <w:t xml:space="preserve"> </w:t>
      </w:r>
      <w:r w:rsidRPr="00726520">
        <w:rPr>
          <w:sz w:val="28"/>
          <w:szCs w:val="28"/>
        </w:rPr>
        <w:t>територіальними громадами та сільськими територіями іншої субвенції  до районного бюджету для виконання заходів програми в частині пільгового забезпечення громадян своїх територій, а саме: оплата послуг зв’язку; компенсація за перевезення: автомобільним транспортом на приміських маршрутах, залізничним транспортом приміського та дальнього сполучення; надання адресної допомоги для проведення ендопротезування колінного та тазостегнового суглобів; компенсація фізичній особі, яка надає соціальні послуги.</w:t>
      </w:r>
      <w:r w:rsidRPr="00726520">
        <w:rPr>
          <w:sz w:val="28"/>
          <w:szCs w:val="28"/>
        </w:rPr>
        <w:tab/>
      </w:r>
    </w:p>
    <w:p w:rsidR="00D00132" w:rsidRPr="00726520" w:rsidRDefault="00D00132" w:rsidP="00BE4289">
      <w:pPr>
        <w:ind w:firstLine="708"/>
        <w:jc w:val="both"/>
        <w:rPr>
          <w:sz w:val="28"/>
          <w:szCs w:val="28"/>
        </w:rPr>
      </w:pPr>
    </w:p>
    <w:p w:rsidR="00D00132" w:rsidRPr="00726520" w:rsidRDefault="00D00132" w:rsidP="003C3F72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Начальник соціального захисту </w:t>
      </w:r>
    </w:p>
    <w:p w:rsidR="00D00132" w:rsidRPr="00726520" w:rsidRDefault="00D00132" w:rsidP="003C3F72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  <w:sectPr w:rsidR="00D00132" w:rsidRPr="00726520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  <w:r w:rsidRPr="00726520">
        <w:rPr>
          <w:sz w:val="28"/>
        </w:rPr>
        <w:t>населення райдержадміністрації</w:t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  <w:t xml:space="preserve">         О.А.Семененко </w:t>
      </w:r>
    </w:p>
    <w:p w:rsidR="00D00132" w:rsidRPr="00726520" w:rsidRDefault="00D00132" w:rsidP="00BC173F">
      <w:pPr>
        <w:ind w:left="10620"/>
      </w:pPr>
      <w:r w:rsidRPr="00726520">
        <w:t xml:space="preserve">Додаток </w:t>
      </w:r>
    </w:p>
    <w:p w:rsidR="00D00132" w:rsidRPr="00726520" w:rsidRDefault="00D00132" w:rsidP="00BC173F">
      <w:pPr>
        <w:ind w:left="9912" w:firstLine="708"/>
      </w:pPr>
      <w:r w:rsidRPr="00726520">
        <w:t xml:space="preserve">до рішення районної ради </w:t>
      </w:r>
    </w:p>
    <w:p w:rsidR="00D00132" w:rsidRPr="00726520" w:rsidRDefault="00D00132" w:rsidP="00BC173F">
      <w:pPr>
        <w:ind w:left="9912" w:firstLine="708"/>
        <w:rPr>
          <w:b/>
          <w:sz w:val="28"/>
          <w:szCs w:val="28"/>
        </w:rPr>
      </w:pPr>
      <w:r w:rsidRPr="00726520">
        <w:t>_____________ № _________</w:t>
      </w:r>
    </w:p>
    <w:p w:rsidR="00D00132" w:rsidRPr="00726520" w:rsidRDefault="00D00132" w:rsidP="00BC173F">
      <w:pPr>
        <w:jc w:val="center"/>
        <w:rPr>
          <w:b/>
          <w:sz w:val="28"/>
          <w:szCs w:val="28"/>
        </w:rPr>
      </w:pP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</w:p>
    <w:p w:rsidR="00D00132" w:rsidRPr="00726520" w:rsidRDefault="00D00132" w:rsidP="00BC173F">
      <w:pPr>
        <w:jc w:val="both"/>
      </w:pP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b/>
          <w:sz w:val="28"/>
          <w:szCs w:val="28"/>
        </w:rPr>
        <w:tab/>
      </w:r>
      <w:r w:rsidRPr="00726520">
        <w:rPr>
          <w:sz w:val="28"/>
          <w:szCs w:val="28"/>
        </w:rPr>
        <w:t xml:space="preserve">  </w:t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</w:r>
      <w:r w:rsidRPr="00726520">
        <w:t xml:space="preserve">Додаток </w:t>
      </w:r>
    </w:p>
    <w:p w:rsidR="00D00132" w:rsidRPr="00726520" w:rsidRDefault="00D00132" w:rsidP="00BC173F">
      <w:pPr>
        <w:jc w:val="both"/>
      </w:pP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</w:r>
      <w:r w:rsidRPr="00726520">
        <w:tab/>
        <w:t>до Програми</w:t>
      </w:r>
    </w:p>
    <w:p w:rsidR="00D00132" w:rsidRPr="00726520" w:rsidRDefault="00D00132" w:rsidP="00BC173F">
      <w:pPr>
        <w:jc w:val="both"/>
      </w:pPr>
    </w:p>
    <w:p w:rsidR="00D00132" w:rsidRPr="00726520" w:rsidRDefault="00D00132" w:rsidP="00BC173F">
      <w:pPr>
        <w:jc w:val="center"/>
        <w:rPr>
          <w:b/>
          <w:sz w:val="28"/>
          <w:szCs w:val="28"/>
        </w:rPr>
      </w:pPr>
      <w:r w:rsidRPr="00726520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D00132" w:rsidRPr="00726520" w:rsidRDefault="00D00132" w:rsidP="00BC173F">
      <w:pPr>
        <w:jc w:val="center"/>
        <w:rPr>
          <w:b/>
          <w:sz w:val="28"/>
          <w:szCs w:val="28"/>
        </w:rPr>
      </w:pPr>
      <w:r w:rsidRPr="00726520">
        <w:rPr>
          <w:b/>
          <w:sz w:val="28"/>
          <w:szCs w:val="28"/>
        </w:rPr>
        <w:t>районного, обласного бюджетів та інших джерел</w:t>
      </w:r>
    </w:p>
    <w:p w:rsidR="00D00132" w:rsidRPr="00726520" w:rsidRDefault="00D00132" w:rsidP="00BC173F">
      <w:pPr>
        <w:jc w:val="center"/>
        <w:rPr>
          <w:b/>
          <w:sz w:val="28"/>
          <w:szCs w:val="28"/>
        </w:rPr>
      </w:pPr>
    </w:p>
    <w:p w:rsidR="00D00132" w:rsidRPr="00726520" w:rsidRDefault="00D00132" w:rsidP="00BC173F">
      <w:pPr>
        <w:jc w:val="center"/>
        <w:rPr>
          <w:b/>
          <w:sz w:val="28"/>
          <w:szCs w:val="28"/>
        </w:rPr>
      </w:pPr>
    </w:p>
    <w:tbl>
      <w:tblPr>
        <w:tblW w:w="15876" w:type="dxa"/>
        <w:tblInd w:w="137" w:type="dxa"/>
        <w:tblLayout w:type="fixed"/>
        <w:tblLook w:val="0000"/>
      </w:tblPr>
      <w:tblGrid>
        <w:gridCol w:w="567"/>
        <w:gridCol w:w="2126"/>
        <w:gridCol w:w="1701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  <w:gridCol w:w="992"/>
        <w:gridCol w:w="851"/>
        <w:gridCol w:w="992"/>
        <w:gridCol w:w="567"/>
      </w:tblGrid>
      <w:tr w:rsidR="00D00132" w:rsidRPr="00726520" w:rsidTr="00691007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r w:rsidRPr="00726520">
              <w:rPr>
                <w:sz w:val="22"/>
                <w:szCs w:val="22"/>
              </w:rPr>
              <w:t>№</w:t>
            </w:r>
          </w:p>
          <w:p w:rsidR="00D00132" w:rsidRPr="00726520" w:rsidRDefault="00D00132" w:rsidP="00BC173F">
            <w:r w:rsidRPr="00726520">
              <w:rPr>
                <w:sz w:val="22"/>
                <w:szCs w:val="22"/>
              </w:rPr>
              <w:t>з/п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Найменування заходів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Виконавці</w:t>
            </w:r>
          </w:p>
          <w:p w:rsidR="00D00132" w:rsidRPr="00726520" w:rsidRDefault="00D00132" w:rsidP="00BC1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2018 рік</w:t>
            </w:r>
          </w:p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2019 рік</w:t>
            </w:r>
          </w:p>
          <w:p w:rsidR="00D00132" w:rsidRPr="00726520" w:rsidRDefault="00D00132" w:rsidP="00BC173F">
            <w:pPr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 xml:space="preserve">             ( тис. грн.)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2020 рік</w:t>
            </w:r>
          </w:p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( тис. грн.)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Загальний обсяг</w:t>
            </w:r>
          </w:p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фінансування</w:t>
            </w:r>
          </w:p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(тис. грн.)</w:t>
            </w:r>
          </w:p>
        </w:tc>
      </w:tr>
      <w:tr w:rsidR="00D00132" w:rsidRPr="00726520" w:rsidTr="00691007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Субвенція в</w:t>
            </w:r>
          </w:p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Субвенція Пологівської міської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Субвенція Пологівської міської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00132" w:rsidRPr="00726520" w:rsidRDefault="00D00132" w:rsidP="00EA38B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D00132" w:rsidRPr="0072652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одноразову грошову допомоги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громадянам, яким виповнилось 100 років і більше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D45E0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0, 0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Надавати грошову допомогу громадянам, які опинились в екстремальній ситуації, згідно Порядку її надання, 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в тому числі: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2237,7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2200,0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1100,0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5537,7</w:t>
            </w:r>
          </w:p>
          <w:p w:rsidR="00D00132" w:rsidRPr="00726520" w:rsidRDefault="00D00132" w:rsidP="00EA38B1">
            <w:pPr>
              <w:ind w:left="113" w:right="113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 за депутатськими зверненням;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2120,0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1020,0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5275,0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-учасникам антитерористичної операції та членам їх сімей;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180,0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 пощтові витрати на доставку коштів заявникам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52,7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D00132" w:rsidRPr="00726520" w:rsidTr="00691007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- адресна матеріальна допомога батькам – вихователям будинку сімейного типу          Максимчук І.М. та Максимчуку М.А. для придбання побутової техніки та меблів, як сім’ї, яка опинилася в складних життєвих обставинах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300,0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відзначення Дня захисника Вітчизни;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Збройних Сил України;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ind w:left="113" w:right="113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D45E0">
            <w:pPr>
              <w:ind w:left="113" w:right="113"/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D45E0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D45E0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340,3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</w:tr>
      <w:tr w:rsidR="00D00132" w:rsidRPr="00726520" w:rsidTr="00691007">
        <w:tblPrEx>
          <w:jc w:val="center"/>
        </w:tblPrEx>
        <w:trPr>
          <w:trHeight w:val="1305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 xml:space="preserve"> за рахунок коштів загального фонду: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-ритуальні послуги, транспортні послуги;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blPrEx>
          <w:jc w:val="center"/>
        </w:tblPrEx>
        <w:trPr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D00132" w:rsidRPr="00726520" w:rsidTr="00691007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- придбання медикаментів та перев’язувального матеріалу;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650,0</w:t>
            </w: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7F6909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7F6909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7F6909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7F6909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340,2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15,0</w:t>
            </w:r>
          </w:p>
        </w:tc>
      </w:tr>
      <w:tr w:rsidR="00D00132" w:rsidRPr="00726520" w:rsidTr="00691007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0132" w:rsidRPr="00726520" w:rsidRDefault="00D00132" w:rsidP="00EA38B1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погашення заборгованості за 2015, 2016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2,7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55,2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450,0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45,0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55,2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1,0</w:t>
            </w: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EA38B1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</w:tbl>
    <w:p w:rsidR="00D00132" w:rsidRPr="00726520" w:rsidRDefault="00D00132" w:rsidP="00BC173F">
      <w:pPr>
        <w:rPr>
          <w:sz w:val="20"/>
          <w:szCs w:val="20"/>
        </w:rPr>
      </w:pPr>
    </w:p>
    <w:p w:rsidR="00D00132" w:rsidRPr="00726520" w:rsidRDefault="00D00132" w:rsidP="00BC173F">
      <w:pPr>
        <w:rPr>
          <w:sz w:val="20"/>
          <w:szCs w:val="20"/>
        </w:rPr>
      </w:pPr>
    </w:p>
    <w:tbl>
      <w:tblPr>
        <w:tblW w:w="15905" w:type="dxa"/>
        <w:tblInd w:w="108" w:type="dxa"/>
        <w:tblLayout w:type="fixed"/>
        <w:tblLook w:val="0000"/>
      </w:tblPr>
      <w:tblGrid>
        <w:gridCol w:w="567"/>
        <w:gridCol w:w="2155"/>
        <w:gridCol w:w="1701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  <w:gridCol w:w="709"/>
        <w:gridCol w:w="992"/>
        <w:gridCol w:w="851"/>
        <w:gridCol w:w="992"/>
        <w:gridCol w:w="567"/>
      </w:tblGrid>
      <w:tr w:rsidR="00D00132" w:rsidRPr="0072652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BC173F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br w:type="page"/>
              <w:t>14.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281,0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3,0</w:t>
            </w:r>
          </w:p>
        </w:tc>
      </w:tr>
      <w:tr w:rsidR="00D00132" w:rsidRPr="0072652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BC173F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15.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FC794B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FC794B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FC794B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FC794B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32,6</w:t>
            </w:r>
          </w:p>
        </w:tc>
      </w:tr>
      <w:tr w:rsidR="00D00132" w:rsidRPr="00726520" w:rsidTr="00691007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BC173F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16.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1690,0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180,0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540,0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954BDF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954BDF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3090,0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954BDF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954BDF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540,0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rPr>
          <w:trHeight w:val="1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BC173F">
            <w:pPr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17.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BC173F">
            <w:pPr>
              <w:jc w:val="both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sz w:val="20"/>
                <w:szCs w:val="20"/>
              </w:rPr>
            </w:pPr>
            <w:r w:rsidRPr="0072652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</w:p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</w:tr>
      <w:tr w:rsidR="00D00132" w:rsidRPr="00726520" w:rsidTr="00691007">
        <w:tc>
          <w:tcPr>
            <w:tcW w:w="442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BC173F">
            <w:pPr>
              <w:jc w:val="center"/>
              <w:rPr>
                <w:b/>
                <w:sz w:val="20"/>
                <w:szCs w:val="20"/>
              </w:rPr>
            </w:pPr>
          </w:p>
          <w:p w:rsidR="00D00132" w:rsidRPr="00726520" w:rsidRDefault="00D00132" w:rsidP="00BC173F">
            <w:pPr>
              <w:jc w:val="center"/>
              <w:rPr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Разом</w:t>
            </w:r>
          </w:p>
          <w:p w:rsidR="00D00132" w:rsidRPr="00726520" w:rsidRDefault="00D00132" w:rsidP="00BC1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6520,1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795,0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7524,1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830,5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5393,1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1005,0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FC794B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1446,4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0132" w:rsidRPr="00726520" w:rsidRDefault="00D00132" w:rsidP="00291EC6">
            <w:pPr>
              <w:jc w:val="both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19437,3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2630,5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91EC6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1446,4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0132" w:rsidRPr="00726520" w:rsidRDefault="00D00132" w:rsidP="00274E98">
            <w:pPr>
              <w:jc w:val="right"/>
              <w:rPr>
                <w:b/>
                <w:sz w:val="20"/>
                <w:szCs w:val="20"/>
              </w:rPr>
            </w:pPr>
            <w:r w:rsidRPr="00726520">
              <w:rPr>
                <w:b/>
                <w:sz w:val="20"/>
                <w:szCs w:val="20"/>
              </w:rPr>
              <w:t>51,6</w:t>
            </w:r>
          </w:p>
        </w:tc>
      </w:tr>
    </w:tbl>
    <w:p w:rsidR="00D00132" w:rsidRPr="00726520" w:rsidRDefault="00D00132" w:rsidP="00BC173F">
      <w:pPr>
        <w:ind w:left="5664" w:firstLine="708"/>
      </w:pPr>
    </w:p>
    <w:p w:rsidR="00D00132" w:rsidRPr="00726520" w:rsidRDefault="00D00132" w:rsidP="00BC173F">
      <w:pPr>
        <w:ind w:left="5664" w:firstLine="708"/>
      </w:pPr>
    </w:p>
    <w:p w:rsidR="00D00132" w:rsidRPr="00726520" w:rsidRDefault="00D00132" w:rsidP="00BC173F"/>
    <w:p w:rsidR="00D00132" w:rsidRPr="00726520" w:rsidRDefault="00D00132" w:rsidP="00BC173F">
      <w:pPr>
        <w:spacing w:line="240" w:lineRule="exact"/>
        <w:rPr>
          <w:sz w:val="28"/>
          <w:szCs w:val="28"/>
        </w:rPr>
      </w:pPr>
      <w:r w:rsidRPr="00726520">
        <w:rPr>
          <w:sz w:val="28"/>
          <w:szCs w:val="28"/>
        </w:rPr>
        <w:t xml:space="preserve">Начальник управління </w:t>
      </w:r>
    </w:p>
    <w:p w:rsidR="00D00132" w:rsidRPr="00726520" w:rsidRDefault="00D00132" w:rsidP="00BC173F">
      <w:pPr>
        <w:spacing w:line="240" w:lineRule="exact"/>
        <w:rPr>
          <w:sz w:val="28"/>
          <w:szCs w:val="28"/>
        </w:rPr>
      </w:pPr>
      <w:r w:rsidRPr="00726520">
        <w:rPr>
          <w:sz w:val="28"/>
          <w:szCs w:val="28"/>
        </w:rPr>
        <w:t xml:space="preserve">соціального захисту населення </w:t>
      </w:r>
    </w:p>
    <w:p w:rsidR="00D00132" w:rsidRPr="00726520" w:rsidRDefault="00D00132" w:rsidP="00BC173F">
      <w:pPr>
        <w:spacing w:line="240" w:lineRule="exact"/>
        <w:rPr>
          <w:sz w:val="28"/>
          <w:szCs w:val="28"/>
        </w:rPr>
      </w:pPr>
      <w:r w:rsidRPr="00726520">
        <w:rPr>
          <w:sz w:val="28"/>
          <w:szCs w:val="28"/>
        </w:rPr>
        <w:t>райдержадміністрації</w:t>
      </w:r>
      <w:r w:rsidRPr="00726520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726520">
        <w:t xml:space="preserve">                                                       </w:t>
      </w:r>
    </w:p>
    <w:sectPr w:rsidR="00D00132" w:rsidRPr="00726520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32" w:rsidRDefault="00D00132" w:rsidP="003770D8">
      <w:r>
        <w:separator/>
      </w:r>
    </w:p>
  </w:endnote>
  <w:endnote w:type="continuationSeparator" w:id="0">
    <w:p w:rsidR="00D00132" w:rsidRDefault="00D00132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32" w:rsidRDefault="00D00132" w:rsidP="003770D8">
      <w:r>
        <w:separator/>
      </w:r>
    </w:p>
  </w:footnote>
  <w:footnote w:type="continuationSeparator" w:id="0">
    <w:p w:rsidR="00D00132" w:rsidRDefault="00D00132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0F1FB9"/>
    <w:rsid w:val="0010208E"/>
    <w:rsid w:val="00112B90"/>
    <w:rsid w:val="0015402E"/>
    <w:rsid w:val="00160FEB"/>
    <w:rsid w:val="00171BA8"/>
    <w:rsid w:val="00181C17"/>
    <w:rsid w:val="0018263C"/>
    <w:rsid w:val="0018300B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14982"/>
    <w:rsid w:val="00223190"/>
    <w:rsid w:val="00230882"/>
    <w:rsid w:val="002345AC"/>
    <w:rsid w:val="00241E5B"/>
    <w:rsid w:val="00246B74"/>
    <w:rsid w:val="00266F34"/>
    <w:rsid w:val="00267603"/>
    <w:rsid w:val="0026782B"/>
    <w:rsid w:val="0027027B"/>
    <w:rsid w:val="0027066F"/>
    <w:rsid w:val="00273D47"/>
    <w:rsid w:val="00273D9F"/>
    <w:rsid w:val="00274E98"/>
    <w:rsid w:val="00280AAA"/>
    <w:rsid w:val="00282AE3"/>
    <w:rsid w:val="00287573"/>
    <w:rsid w:val="00291EC6"/>
    <w:rsid w:val="002A1048"/>
    <w:rsid w:val="002D123C"/>
    <w:rsid w:val="002D3D98"/>
    <w:rsid w:val="002D45E0"/>
    <w:rsid w:val="002D5B86"/>
    <w:rsid w:val="002E01FD"/>
    <w:rsid w:val="002E1361"/>
    <w:rsid w:val="002E4263"/>
    <w:rsid w:val="002F1934"/>
    <w:rsid w:val="003013E3"/>
    <w:rsid w:val="0030367C"/>
    <w:rsid w:val="00305B4D"/>
    <w:rsid w:val="0031563B"/>
    <w:rsid w:val="00321A73"/>
    <w:rsid w:val="003220EE"/>
    <w:rsid w:val="00335975"/>
    <w:rsid w:val="00351F96"/>
    <w:rsid w:val="00353B3B"/>
    <w:rsid w:val="00366A2A"/>
    <w:rsid w:val="00367E78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3F72"/>
    <w:rsid w:val="003D4DD4"/>
    <w:rsid w:val="003E1AF4"/>
    <w:rsid w:val="003E2E7B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0F6E"/>
    <w:rsid w:val="005337CB"/>
    <w:rsid w:val="00534A8F"/>
    <w:rsid w:val="0053742E"/>
    <w:rsid w:val="00551C48"/>
    <w:rsid w:val="00554169"/>
    <w:rsid w:val="005564EA"/>
    <w:rsid w:val="00563502"/>
    <w:rsid w:val="0056463E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01191"/>
    <w:rsid w:val="00603AE4"/>
    <w:rsid w:val="00614989"/>
    <w:rsid w:val="00614C59"/>
    <w:rsid w:val="006258E6"/>
    <w:rsid w:val="00627F4B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239C"/>
    <w:rsid w:val="00691007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5BFA"/>
    <w:rsid w:val="00716289"/>
    <w:rsid w:val="00716B58"/>
    <w:rsid w:val="00726520"/>
    <w:rsid w:val="00727E2B"/>
    <w:rsid w:val="0073471D"/>
    <w:rsid w:val="00743440"/>
    <w:rsid w:val="0075073B"/>
    <w:rsid w:val="007520B3"/>
    <w:rsid w:val="0075582B"/>
    <w:rsid w:val="00764ED1"/>
    <w:rsid w:val="00766A9B"/>
    <w:rsid w:val="0077148E"/>
    <w:rsid w:val="0077289A"/>
    <w:rsid w:val="00785A1A"/>
    <w:rsid w:val="007A7FA4"/>
    <w:rsid w:val="007B2588"/>
    <w:rsid w:val="007B41AE"/>
    <w:rsid w:val="007B7C38"/>
    <w:rsid w:val="007C1CC7"/>
    <w:rsid w:val="007C6DDA"/>
    <w:rsid w:val="007D6157"/>
    <w:rsid w:val="007E7908"/>
    <w:rsid w:val="007F6909"/>
    <w:rsid w:val="00803127"/>
    <w:rsid w:val="00807430"/>
    <w:rsid w:val="00812576"/>
    <w:rsid w:val="00820D9A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54BDF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B7304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0132"/>
    <w:rsid w:val="00D01F81"/>
    <w:rsid w:val="00D25C25"/>
    <w:rsid w:val="00D26239"/>
    <w:rsid w:val="00D34011"/>
    <w:rsid w:val="00D36FFB"/>
    <w:rsid w:val="00D423DC"/>
    <w:rsid w:val="00D50937"/>
    <w:rsid w:val="00D54F3B"/>
    <w:rsid w:val="00D638CF"/>
    <w:rsid w:val="00D647CA"/>
    <w:rsid w:val="00D837AA"/>
    <w:rsid w:val="00D93809"/>
    <w:rsid w:val="00D93E6E"/>
    <w:rsid w:val="00D969C3"/>
    <w:rsid w:val="00DA04C1"/>
    <w:rsid w:val="00DB6128"/>
    <w:rsid w:val="00DC30D7"/>
    <w:rsid w:val="00DD1A99"/>
    <w:rsid w:val="00DE561E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5576C"/>
    <w:rsid w:val="00E7276A"/>
    <w:rsid w:val="00E75949"/>
    <w:rsid w:val="00E75BDB"/>
    <w:rsid w:val="00E80E8D"/>
    <w:rsid w:val="00E84513"/>
    <w:rsid w:val="00E85F7A"/>
    <w:rsid w:val="00E97B44"/>
    <w:rsid w:val="00EA38B1"/>
    <w:rsid w:val="00EA4021"/>
    <w:rsid w:val="00EA4BBC"/>
    <w:rsid w:val="00EA78D7"/>
    <w:rsid w:val="00EB537E"/>
    <w:rsid w:val="00EB7EAB"/>
    <w:rsid w:val="00EC4B61"/>
    <w:rsid w:val="00EC6D7B"/>
    <w:rsid w:val="00EE1867"/>
    <w:rsid w:val="00EE3E21"/>
    <w:rsid w:val="00EE5C1A"/>
    <w:rsid w:val="00EF740E"/>
    <w:rsid w:val="00F04FB6"/>
    <w:rsid w:val="00F1395D"/>
    <w:rsid w:val="00F2657E"/>
    <w:rsid w:val="00F35349"/>
    <w:rsid w:val="00F520A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C794B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E1361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1639</TotalTime>
  <Pages>10</Pages>
  <Words>8905</Words>
  <Characters>5076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59</cp:revision>
  <cp:lastPrinted>2020-02-25T12:26:00Z</cp:lastPrinted>
  <dcterms:created xsi:type="dcterms:W3CDTF">2017-08-22T07:24:00Z</dcterms:created>
  <dcterms:modified xsi:type="dcterms:W3CDTF">2020-02-25T12:31:00Z</dcterms:modified>
</cp:coreProperties>
</file>